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6A1F246" w14:textId="0CD6B248" w:rsidR="00E4223E" w:rsidRPr="007D1EF3" w:rsidRDefault="007D1EF3" w:rsidP="00E4223E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  <w:bookmarkStart w:id="0" w:name="_GoBack"/>
      <w:bookmarkEnd w:id="0"/>
    </w:p>
    <w:sectPr w:rsidR="00E4223E" w:rsidRPr="007D1EF3" w:rsidSect="00E4223E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72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8CBEDE" w14:textId="77777777" w:rsidR="005F080A" w:rsidRDefault="005F080A" w:rsidP="00256E77">
      <w:pPr>
        <w:spacing w:line="240" w:lineRule="auto"/>
      </w:pPr>
      <w:r>
        <w:separator/>
      </w:r>
    </w:p>
  </w:endnote>
  <w:endnote w:type="continuationSeparator" w:id="0">
    <w:p w14:paraId="70044B2B" w14:textId="77777777" w:rsidR="005F080A" w:rsidRDefault="005F080A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FDAA6" w14:textId="1AE00008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FFE007" w14:textId="77777777" w:rsidR="005F080A" w:rsidRDefault="005F080A" w:rsidP="00256E77">
      <w:pPr>
        <w:spacing w:line="240" w:lineRule="auto"/>
      </w:pPr>
      <w:r>
        <w:separator/>
      </w:r>
    </w:p>
  </w:footnote>
  <w:footnote w:type="continuationSeparator" w:id="0">
    <w:p w14:paraId="5D546028" w14:textId="77777777" w:rsidR="005F080A" w:rsidRDefault="005F080A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59F0F5" w14:textId="1D8465E5" w:rsidR="007D1EF3" w:rsidRDefault="004D55B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566369" wp14:editId="7D2F4E56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83735" cy="18313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Y Letterhead Template_GRE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5227" cy="18340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71"/>
    <w:rsid w:val="00064515"/>
    <w:rsid w:val="00076FFF"/>
    <w:rsid w:val="000F3292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B2EF0"/>
    <w:rsid w:val="003D604B"/>
    <w:rsid w:val="004705CA"/>
    <w:rsid w:val="004970F4"/>
    <w:rsid w:val="004D55B6"/>
    <w:rsid w:val="005145DE"/>
    <w:rsid w:val="00516A00"/>
    <w:rsid w:val="005565C3"/>
    <w:rsid w:val="005B07CF"/>
    <w:rsid w:val="005C1602"/>
    <w:rsid w:val="005F080A"/>
    <w:rsid w:val="005F5722"/>
    <w:rsid w:val="0062217D"/>
    <w:rsid w:val="00630118"/>
    <w:rsid w:val="00636CD6"/>
    <w:rsid w:val="00676BA7"/>
    <w:rsid w:val="00683938"/>
    <w:rsid w:val="006851EE"/>
    <w:rsid w:val="0069362F"/>
    <w:rsid w:val="006D1F57"/>
    <w:rsid w:val="007317F1"/>
    <w:rsid w:val="0076654B"/>
    <w:rsid w:val="00785E62"/>
    <w:rsid w:val="007A25EE"/>
    <w:rsid w:val="007D1EF3"/>
    <w:rsid w:val="007D524C"/>
    <w:rsid w:val="007E6822"/>
    <w:rsid w:val="007E6CE3"/>
    <w:rsid w:val="008250A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B62A4"/>
    <w:rsid w:val="00AC39A7"/>
    <w:rsid w:val="00B0681D"/>
    <w:rsid w:val="00B51190"/>
    <w:rsid w:val="00B637AE"/>
    <w:rsid w:val="00BA0502"/>
    <w:rsid w:val="00BC3B20"/>
    <w:rsid w:val="00BD69F0"/>
    <w:rsid w:val="00C41E3A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366"/>
    <w:rsid w:val="00DF6EE8"/>
    <w:rsid w:val="00E01AEE"/>
    <w:rsid w:val="00E4223E"/>
    <w:rsid w:val="00ED1377"/>
    <w:rsid w:val="00EF243C"/>
    <w:rsid w:val="00F008A8"/>
    <w:rsid w:val="00F01F27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0</TotalTime>
  <Pages>1</Pages>
  <Words>9</Words>
  <Characters>41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Hotaling, Walter</cp:lastModifiedBy>
  <cp:revision>2</cp:revision>
  <cp:lastPrinted>2018-03-30T00:37:00Z</cp:lastPrinted>
  <dcterms:created xsi:type="dcterms:W3CDTF">2018-03-30T16:34:00Z</dcterms:created>
  <dcterms:modified xsi:type="dcterms:W3CDTF">2018-03-30T16:34:00Z</dcterms:modified>
</cp:coreProperties>
</file>